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E74AC8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Գյումրի քաղաքի Ալավերդյան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BD1100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(Նեկրասովի փողոցից հարավ բնակավայրերի վերջ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FA7F57"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D4502A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D4502A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E74AC8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E74AC8" w:rsidRPr="00E74AC8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Ալավերդյան</w:t>
                  </w:r>
                  <w:r w:rsidR="00E74AC8" w:rsidRPr="00E74AC8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փողոցի (Նեկրասովի փողոցից հարավ բնակավայրերի վերջ)</w:t>
                  </w:r>
                  <w:r w:rsidR="00D4502A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bookmarkStart w:id="0" w:name="_GoBack"/>
                  <w:bookmarkEnd w:id="0"/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D4502A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D4502A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E74AC8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E74AC8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4860CF" w:rsidRPr="00E74AC8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E74AC8" w:rsidRPr="00E74AC8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Ալավերդյան</w:t>
                  </w:r>
                  <w:r w:rsidR="00E74AC8" w:rsidRPr="00E74AC8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 (Նեկրասովի փողոցից հարավ բնակավայրերի վերջ)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E74AC8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E74AC8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E74AC8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376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E74AC8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376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E74AC8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D4502A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D4502A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D4502A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D4502A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D4502A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D4502A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02A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74AC8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256</TotalTime>
  <Pages>6</Pages>
  <Words>1385</Words>
  <Characters>7895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2023-07-11T08:50:00Z</cp:lastPrinted>
  <dcterms:created xsi:type="dcterms:W3CDTF">2023-06-27T08:36:00Z</dcterms:created>
  <dcterms:modified xsi:type="dcterms:W3CDTF">2026-07-09T10:33:00Z</dcterms:modified>
</cp:coreProperties>
</file>